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F74B" w14:textId="209C9BB2" w:rsidR="002E4EB0" w:rsidRPr="00D81135" w:rsidRDefault="002E4EB0">
      <w:pPr>
        <w:rPr>
          <w:rFonts w:ascii="Roboto Light" w:hAnsi="Roboto Light"/>
          <w:b/>
          <w:lang w:val="nn-NO"/>
        </w:rPr>
      </w:pPr>
    </w:p>
    <w:p w14:paraId="429B18FA" w14:textId="421B8EEE" w:rsidR="002E4EB0" w:rsidRPr="00BF62D8" w:rsidRDefault="00DC44E7" w:rsidP="00B95AC9">
      <w:pPr>
        <w:rPr>
          <w:rFonts w:ascii="Arial" w:hAnsi="Arial" w:cs="Arial"/>
          <w:b/>
          <w:sz w:val="24"/>
          <w:szCs w:val="24"/>
          <w:lang w:val="nn-NO"/>
        </w:rPr>
      </w:pPr>
      <w:r w:rsidRPr="00BF62D8">
        <w:rPr>
          <w:rFonts w:ascii="Arial" w:hAnsi="Arial" w:cs="Arial"/>
          <w:b/>
          <w:sz w:val="24"/>
          <w:szCs w:val="24"/>
          <w:lang w:val="nn-NO"/>
        </w:rPr>
        <w:t>[</w:t>
      </w:r>
      <w:r w:rsidR="006B767D">
        <w:rPr>
          <w:rFonts w:ascii="Arial" w:hAnsi="Arial" w:cs="Arial"/>
          <w:b/>
          <w:sz w:val="24"/>
          <w:szCs w:val="24"/>
          <w:lang w:val="nn-NO"/>
        </w:rPr>
        <w:t>Firma</w:t>
      </w:r>
      <w:r w:rsidRPr="00BF62D8">
        <w:rPr>
          <w:rFonts w:ascii="Arial" w:hAnsi="Arial" w:cs="Arial"/>
          <w:b/>
          <w:sz w:val="24"/>
          <w:szCs w:val="24"/>
          <w:lang w:val="nn-NO"/>
        </w:rPr>
        <w:t>]</w:t>
      </w:r>
    </w:p>
    <w:p w14:paraId="3B0D70E1" w14:textId="77777777" w:rsidR="005D46A5" w:rsidRPr="00D81135" w:rsidRDefault="005D46A5" w:rsidP="00952844">
      <w:pPr>
        <w:rPr>
          <w:rFonts w:ascii="Roboto Light" w:hAnsi="Roboto Light"/>
          <w:b/>
          <w:lang w:val="nn-NO"/>
        </w:rPr>
      </w:pPr>
    </w:p>
    <w:p w14:paraId="0DB04DA5" w14:textId="16502F0F" w:rsidR="00952844" w:rsidRDefault="000F5D79" w:rsidP="00952844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>Relevante p</w:t>
      </w:r>
      <w:r w:rsidR="00952844" w:rsidRPr="00D81135">
        <w:rPr>
          <w:rFonts w:ascii="Roboto Light" w:hAnsi="Roboto Light"/>
          <w:b/>
          <w:lang w:val="nn-NO"/>
        </w:rPr>
        <w:t>rosjekt/oppdrag gjennomført:</w:t>
      </w:r>
    </w:p>
    <w:p w14:paraId="2EDD5FAF" w14:textId="77777777" w:rsidR="00166BAC" w:rsidRPr="00D81135" w:rsidRDefault="00166BAC" w:rsidP="00952844">
      <w:pPr>
        <w:rPr>
          <w:rFonts w:ascii="Roboto Light" w:hAnsi="Roboto Light"/>
          <w:b/>
          <w:lang w:val="nn-NO"/>
        </w:rPr>
      </w:pPr>
    </w:p>
    <w:p w14:paraId="3F9F679E" w14:textId="77777777" w:rsidR="000F5D79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Prosjekt 1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A136B5" w14:paraId="3F43D6E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156E679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5DD4942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prosjekt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prosjektområde»</w:t>
            </w:r>
          </w:p>
        </w:tc>
      </w:tr>
      <w:tr w:rsidR="00757DE9" w:rsidRPr="00A136B5" w14:paraId="107DFB2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8996EF5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2142889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verksemd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1A172E" w:rsidRPr="00A136B5" w14:paraId="3A38026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3E1E45C" w14:textId="506ED4B5" w:rsidR="001A172E" w:rsidRPr="003819DD" w:rsidRDefault="00022C24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6C0295C1" w14:textId="1FEBFEAA" w:rsidR="001A172E" w:rsidRPr="003819DD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757DE9" w:rsidRPr="00D81135" w14:paraId="2B58A6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4C1967F4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5B5D27D" w14:textId="463F52CA" w:rsidR="00757DE9" w:rsidRPr="003819DD" w:rsidRDefault="00D074A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0D2532" w:rsidRPr="00D81135" w14:paraId="16B08445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E770ED0" w14:textId="10382AE4" w:rsidR="000D2532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</w:t>
            </w:r>
          </w:p>
        </w:tc>
        <w:tc>
          <w:tcPr>
            <w:tcW w:w="6735" w:type="dxa"/>
          </w:tcPr>
          <w:p w14:paraId="6880224B" w14:textId="73457921" w:rsidR="000D2532" w:rsidRPr="003819DD" w:rsidRDefault="00DA6E0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1C19EF">
              <w:rPr>
                <w:rFonts w:ascii="Arial" w:hAnsi="Arial" w:cs="Arial"/>
                <w:sz w:val="20"/>
                <w:szCs w:val="20"/>
                <w:lang w:val="nn-NO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ntreprise</w:t>
            </w:r>
            <w:r w:rsidR="00E8290C">
              <w:rPr>
                <w:rFonts w:ascii="Arial" w:hAnsi="Arial" w:cs="Arial"/>
                <w:sz w:val="20"/>
                <w:szCs w:val="20"/>
                <w:lang w:val="nn-NO"/>
              </w:rPr>
              <w:t>form»</w:t>
            </w:r>
          </w:p>
        </w:tc>
      </w:tr>
      <w:tr w:rsidR="00757DE9" w:rsidRPr="00D81135" w14:paraId="5E6A6E5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2F96DD3" w14:textId="4A5D73A0" w:rsidR="00757DE9" w:rsidRPr="003819DD" w:rsidRDefault="00730F63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35F6F6E5" w14:textId="30BC2EA5" w:rsidR="00757DE9" w:rsidRPr="003819DD" w:rsidRDefault="001C19EF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</w:t>
            </w:r>
            <w:r w:rsidR="00C93A97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30F63" w:rsidRPr="00D81135" w14:paraId="04BDA68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D4CF5A6" w14:textId="3DFD71DE" w:rsidR="00730F63" w:rsidRPr="003819DD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3C78E388" w14:textId="21EE4CDB" w:rsidR="00730F63" w:rsidRPr="003819DD" w:rsidRDefault="00C93A97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26257A" w:rsidRPr="00D81135" w14:paraId="6BE3533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0FA2B99" w14:textId="416596F6" w:rsidR="0026257A" w:rsidRPr="003819DD" w:rsidRDefault="0026257A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38673EDC" w14:textId="2F71C488" w:rsidR="0026257A" w:rsidRPr="003819DD" w:rsidRDefault="0026257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</w:t>
            </w:r>
            <w:r w:rsidR="000C1E1A">
              <w:rPr>
                <w:rFonts w:ascii="Arial" w:hAnsi="Arial" w:cs="Arial"/>
                <w:sz w:val="20"/>
                <w:szCs w:val="20"/>
                <w:lang w:val="nn-NO"/>
              </w:rPr>
              <w:t>klasser»</w:t>
            </w:r>
          </w:p>
        </w:tc>
      </w:tr>
      <w:tr w:rsidR="00B11A06" w:rsidRPr="00D81135" w14:paraId="63399D0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188E9F" w14:textId="77777777" w:rsidR="00B11A06" w:rsidRPr="003819DD" w:rsidRDefault="00B11A06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D244361" w14:textId="37DE1283" w:rsidR="00B11A06" w:rsidRPr="003819DD" w:rsidRDefault="000C1E1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757DE9" w:rsidRPr="00D81135" w14:paraId="2E7FEF5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49151E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av oppdrag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og gjennomføring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F6753CF" w14:textId="42F2303C" w:rsidR="00757DE9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</w:t>
            </w:r>
            <w:r w:rsidR="00AF31DE">
              <w:rPr>
                <w:rFonts w:ascii="Arial" w:hAnsi="Arial" w:cs="Arial"/>
                <w:sz w:val="20"/>
                <w:szCs w:val="20"/>
                <w:lang w:val="nn-NO"/>
              </w:rPr>
              <w:t>ns</w:t>
            </w:r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580CDB7F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849DD98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BCB691B" w14:textId="77777777" w:rsidR="00CB10D6" w:rsidRDefault="00CB10D6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2BBECFF" w14:textId="77777777" w:rsidR="009B128A" w:rsidRPr="003819DD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497386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D0CD9DA" w14:textId="302D46F5" w:rsidR="00757DE9" w:rsidRPr="00C9574C" w:rsidRDefault="001726BB" w:rsidP="00757DE9">
            <w:pPr>
              <w:rPr>
                <w:rFonts w:ascii="Arial" w:hAnsi="Arial" w:cs="Arial"/>
                <w:sz w:val="20"/>
                <w:szCs w:val="20"/>
              </w:rPr>
            </w:pPr>
            <w:r w:rsidRPr="00C9574C">
              <w:rPr>
                <w:rFonts w:ascii="Arial" w:hAnsi="Arial" w:cs="Arial"/>
                <w:sz w:val="20"/>
                <w:szCs w:val="20"/>
              </w:rPr>
              <w:t>Referanseoppdragets overføringsverdi for prosjekt</w:t>
            </w:r>
            <w:r w:rsidR="001A172E" w:rsidRPr="00C9574C">
              <w:rPr>
                <w:rFonts w:ascii="Arial" w:hAnsi="Arial" w:cs="Arial"/>
                <w:sz w:val="20"/>
                <w:szCs w:val="20"/>
              </w:rPr>
              <w:t xml:space="preserve">et </w:t>
            </w:r>
            <w:r w:rsidR="00A136B5" w:rsidRPr="00A136B5">
              <w:rPr>
                <w:rFonts w:ascii="Arial" w:hAnsi="Arial" w:cs="Arial"/>
                <w:sz w:val="20"/>
                <w:szCs w:val="20"/>
              </w:rPr>
              <w:t>VVA-anlegg Dalvegen – Nikolai Astrup veg</w:t>
            </w:r>
          </w:p>
        </w:tc>
        <w:tc>
          <w:tcPr>
            <w:tcW w:w="6735" w:type="dxa"/>
          </w:tcPr>
          <w:p w14:paraId="0479DB59" w14:textId="77777777" w:rsidR="00757DE9" w:rsidRPr="00C9574C" w:rsidRDefault="00757DE9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DEB9EF" w14:textId="77777777" w:rsidR="00166BAC" w:rsidRPr="00C9574C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D578D8" w14:textId="77777777" w:rsidR="00166BAC" w:rsidRPr="00C9574C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10A77E" w14:textId="77777777" w:rsidR="00166BAC" w:rsidRPr="00C9574C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0E81D2" w14:textId="77777777" w:rsidR="00166BAC" w:rsidRPr="00C9574C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5C46B3" w14:textId="77777777" w:rsidR="00952844" w:rsidRPr="00C9574C" w:rsidRDefault="00952844" w:rsidP="00952844">
      <w:pPr>
        <w:rPr>
          <w:rFonts w:ascii="Roboto Light" w:hAnsi="Roboto Light"/>
          <w:b/>
        </w:rPr>
      </w:pPr>
    </w:p>
    <w:p w14:paraId="1711151A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2»: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B6A11" w:rsidRPr="00A136B5" w14:paraId="77BB3F27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DB6B72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659DF48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4B6A11" w:rsidRPr="00A136B5" w14:paraId="1DC0931E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572A005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7971CC8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4B6A11" w:rsidRPr="00A136B5" w14:paraId="33C04DC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FD8966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330DCEB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4B6A11" w:rsidRPr="003819DD" w14:paraId="1F629F1B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374721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554A531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4B6A11" w:rsidRPr="003819DD" w14:paraId="33FE226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57E8B0E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</w:t>
            </w:r>
          </w:p>
        </w:tc>
        <w:tc>
          <w:tcPr>
            <w:tcW w:w="6735" w:type="dxa"/>
          </w:tcPr>
          <w:p w14:paraId="02A94D1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</w:t>
            </w:r>
          </w:p>
        </w:tc>
      </w:tr>
      <w:tr w:rsidR="004B6A11" w:rsidRPr="003819DD" w14:paraId="54CD6CE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9E2E00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0FB95A6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verdi»</w:t>
            </w:r>
          </w:p>
        </w:tc>
      </w:tr>
      <w:tr w:rsidR="004B6A11" w:rsidRPr="003819DD" w14:paraId="1F8172A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7D75A5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4BB2A56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4B6A11" w:rsidRPr="003819DD" w14:paraId="735E0C38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44178C7D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567576D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tiltaksklasser»</w:t>
            </w:r>
          </w:p>
        </w:tc>
      </w:tr>
      <w:tr w:rsidR="004B6A11" w:rsidRPr="003819DD" w14:paraId="2FE59CB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A07BDE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160DF10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4B6A11" w:rsidRPr="003819DD" w14:paraId="426E51B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6B9471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5CE9CCF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leveransen»</w:t>
            </w:r>
          </w:p>
          <w:p w14:paraId="1069311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2E8D27E2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2FC838A" w14:textId="77777777" w:rsidR="00CB10D6" w:rsidRDefault="00CB10D6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83FCB7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4B6A11" w:rsidRPr="003819DD" w14:paraId="430AA3D9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D413165" w14:textId="3755DB5D" w:rsidR="004B6A11" w:rsidRPr="00C9574C" w:rsidRDefault="00DD3B4B" w:rsidP="00D35437">
            <w:pPr>
              <w:rPr>
                <w:rFonts w:ascii="Arial" w:hAnsi="Arial" w:cs="Arial"/>
                <w:sz w:val="20"/>
                <w:szCs w:val="20"/>
              </w:rPr>
            </w:pPr>
            <w:r w:rsidRPr="00C9574C">
              <w:rPr>
                <w:rFonts w:ascii="Arial" w:hAnsi="Arial" w:cs="Arial"/>
                <w:sz w:val="20"/>
                <w:szCs w:val="20"/>
              </w:rPr>
              <w:t xml:space="preserve">Referanseoppdragets overføringsverdi for prosjektet </w:t>
            </w:r>
            <w:r w:rsidR="00A136B5" w:rsidRPr="00A136B5">
              <w:rPr>
                <w:rFonts w:ascii="Arial" w:hAnsi="Arial" w:cs="Arial"/>
                <w:sz w:val="20"/>
                <w:szCs w:val="20"/>
              </w:rPr>
              <w:t>VVA-anlegg Dalvegen – Nikolai Astrup veg</w:t>
            </w:r>
          </w:p>
        </w:tc>
        <w:tc>
          <w:tcPr>
            <w:tcW w:w="6735" w:type="dxa"/>
          </w:tcPr>
          <w:p w14:paraId="12618744" w14:textId="77777777" w:rsidR="004B6A11" w:rsidRPr="00C9574C" w:rsidRDefault="004B6A11" w:rsidP="00D354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A93B2D" w14:textId="77777777" w:rsidR="00166BAC" w:rsidRPr="00C9574C" w:rsidRDefault="00166BAC" w:rsidP="00D354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F487D9" w14:textId="77777777" w:rsidR="00166BAC" w:rsidRPr="00C9574C" w:rsidRDefault="00166BAC" w:rsidP="00D354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98872F" w14:textId="77777777" w:rsidR="00166BAC" w:rsidRPr="00C9574C" w:rsidRDefault="00166BAC" w:rsidP="00D354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10C2B6" w14:textId="77777777" w:rsidR="00166BAC" w:rsidRPr="00C9574C" w:rsidRDefault="00166BAC" w:rsidP="00D354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0C6753" w14:textId="40473CB1" w:rsidR="004B6A11" w:rsidRPr="00C9574C" w:rsidRDefault="004B6A11" w:rsidP="00F052B2">
      <w:pPr>
        <w:rPr>
          <w:rFonts w:ascii="Roboto Light" w:hAnsi="Roboto Light"/>
          <w:b/>
        </w:rPr>
      </w:pPr>
    </w:p>
    <w:sectPr w:rsidR="004B6A11" w:rsidRPr="00C9574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F665" w14:textId="77777777" w:rsidR="00114FA6" w:rsidRDefault="00114FA6" w:rsidP="00A80BC9">
      <w:pPr>
        <w:spacing w:after="0" w:line="240" w:lineRule="auto"/>
      </w:pPr>
      <w:r>
        <w:separator/>
      </w:r>
    </w:p>
  </w:endnote>
  <w:endnote w:type="continuationSeparator" w:id="0">
    <w:p w14:paraId="22AB2C86" w14:textId="77777777" w:rsidR="00114FA6" w:rsidRDefault="00114FA6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3D488" w14:textId="441481B3" w:rsidR="00CE419B" w:rsidRDefault="00D61DE6">
    <w:pPr>
      <w:pStyle w:val="Botntekst"/>
    </w:pPr>
    <w:r w:rsidRPr="005D7D9B">
      <w:ptab w:relativeTo="margin" w:alignment="center" w:leader="none"/>
    </w:r>
    <w:r w:rsidR="00197CC9" w:rsidRPr="005D7D9B">
      <w:fldChar w:fldCharType="begin"/>
    </w:r>
    <w:r w:rsidR="00197CC9" w:rsidRPr="005D7D9B">
      <w:instrText>PAGE   \* MERGEFORMAT</w:instrText>
    </w:r>
    <w:r w:rsidR="00197CC9" w:rsidRPr="005D7D9B">
      <w:fldChar w:fldCharType="separate"/>
    </w:r>
    <w:r w:rsidR="00197CC9" w:rsidRPr="005D7D9B">
      <w:rPr>
        <w:lang w:val="nn-NO"/>
      </w:rPr>
      <w:t>1</w:t>
    </w:r>
    <w:r w:rsidR="00197CC9" w:rsidRPr="005D7D9B">
      <w:fldChar w:fldCharType="end"/>
    </w:r>
    <w:r w:rsidRPr="005D7D9B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A40A" w14:textId="77777777" w:rsidR="00114FA6" w:rsidRDefault="00114FA6" w:rsidP="00A80BC9">
      <w:pPr>
        <w:spacing w:after="0" w:line="240" w:lineRule="auto"/>
      </w:pPr>
      <w:r>
        <w:separator/>
      </w:r>
    </w:p>
  </w:footnote>
  <w:footnote w:type="continuationSeparator" w:id="0">
    <w:p w14:paraId="70669895" w14:textId="77777777" w:rsidR="00114FA6" w:rsidRDefault="00114FA6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A16E" w14:textId="196D4FD6" w:rsidR="00A80BC9" w:rsidRDefault="000F65F4">
    <w:pPr>
      <w:pStyle w:val="Topptekst"/>
    </w:pPr>
    <w:r>
      <w:rPr>
        <w:noProof/>
      </w:rPr>
      <w:drawing>
        <wp:inline distT="0" distB="0" distL="0" distR="0" wp14:anchorId="71342B7C" wp14:editId="79753645">
          <wp:extent cx="1976755" cy="54991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B562C">
      <w:rPr>
        <w:b/>
        <w:bCs/>
      </w:rPr>
      <w:t xml:space="preserve">Vedlegg </w:t>
    </w:r>
    <w:r w:rsidR="006B767D">
      <w:rPr>
        <w:b/>
        <w:bCs/>
      </w:rPr>
      <w:t>2</w:t>
    </w:r>
    <w:r w:rsidR="005B562C" w:rsidRPr="005B562C">
      <w:rPr>
        <w:b/>
        <w:bCs/>
      </w:rPr>
      <w:t xml:space="preserve"> – </w:t>
    </w:r>
    <w:r w:rsidR="006B767D">
      <w:rPr>
        <w:b/>
        <w:bCs/>
      </w:rPr>
      <w:t>Referanseskjema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3"/>
    <w:rsid w:val="00022C24"/>
    <w:rsid w:val="00046C31"/>
    <w:rsid w:val="00047771"/>
    <w:rsid w:val="0007017F"/>
    <w:rsid w:val="0008182F"/>
    <w:rsid w:val="000C1E1A"/>
    <w:rsid w:val="000D2532"/>
    <w:rsid w:val="000F5D79"/>
    <w:rsid w:val="000F65F4"/>
    <w:rsid w:val="00114FA6"/>
    <w:rsid w:val="001629A9"/>
    <w:rsid w:val="00166BAC"/>
    <w:rsid w:val="00166BCF"/>
    <w:rsid w:val="001726BB"/>
    <w:rsid w:val="00192CAC"/>
    <w:rsid w:val="00193449"/>
    <w:rsid w:val="00197CC9"/>
    <w:rsid w:val="001A172E"/>
    <w:rsid w:val="001C19EF"/>
    <w:rsid w:val="001F17BA"/>
    <w:rsid w:val="001F7C2F"/>
    <w:rsid w:val="002057F6"/>
    <w:rsid w:val="00206F6C"/>
    <w:rsid w:val="0026257A"/>
    <w:rsid w:val="00280795"/>
    <w:rsid w:val="002E4EB0"/>
    <w:rsid w:val="00303CE7"/>
    <w:rsid w:val="00367693"/>
    <w:rsid w:val="003819DD"/>
    <w:rsid w:val="003C0E49"/>
    <w:rsid w:val="00434E3D"/>
    <w:rsid w:val="00451CA3"/>
    <w:rsid w:val="004B6A11"/>
    <w:rsid w:val="004C09C3"/>
    <w:rsid w:val="004D58DF"/>
    <w:rsid w:val="004F51C4"/>
    <w:rsid w:val="00501F64"/>
    <w:rsid w:val="005418FB"/>
    <w:rsid w:val="005613DB"/>
    <w:rsid w:val="005818BF"/>
    <w:rsid w:val="005825C1"/>
    <w:rsid w:val="005B562C"/>
    <w:rsid w:val="005D46A5"/>
    <w:rsid w:val="005D7D9B"/>
    <w:rsid w:val="006B767D"/>
    <w:rsid w:val="00730F63"/>
    <w:rsid w:val="00736393"/>
    <w:rsid w:val="00757DE9"/>
    <w:rsid w:val="0084265D"/>
    <w:rsid w:val="00851159"/>
    <w:rsid w:val="008D5A14"/>
    <w:rsid w:val="008D6563"/>
    <w:rsid w:val="00912FFA"/>
    <w:rsid w:val="00922D85"/>
    <w:rsid w:val="00952844"/>
    <w:rsid w:val="00975CDA"/>
    <w:rsid w:val="009834AA"/>
    <w:rsid w:val="009B128A"/>
    <w:rsid w:val="009F1D20"/>
    <w:rsid w:val="009F7A5E"/>
    <w:rsid w:val="00A03E44"/>
    <w:rsid w:val="00A136B5"/>
    <w:rsid w:val="00A16E89"/>
    <w:rsid w:val="00A4184C"/>
    <w:rsid w:val="00A47213"/>
    <w:rsid w:val="00A669E3"/>
    <w:rsid w:val="00A80BC9"/>
    <w:rsid w:val="00A82D49"/>
    <w:rsid w:val="00AF31DE"/>
    <w:rsid w:val="00B11A06"/>
    <w:rsid w:val="00B90E81"/>
    <w:rsid w:val="00B95AC9"/>
    <w:rsid w:val="00BD5664"/>
    <w:rsid w:val="00BF62D8"/>
    <w:rsid w:val="00C51162"/>
    <w:rsid w:val="00C5779B"/>
    <w:rsid w:val="00C93A97"/>
    <w:rsid w:val="00C9574C"/>
    <w:rsid w:val="00CA363B"/>
    <w:rsid w:val="00CB10D6"/>
    <w:rsid w:val="00CC6D31"/>
    <w:rsid w:val="00CE419B"/>
    <w:rsid w:val="00D074AA"/>
    <w:rsid w:val="00D515F4"/>
    <w:rsid w:val="00D51E02"/>
    <w:rsid w:val="00D61DE6"/>
    <w:rsid w:val="00D81135"/>
    <w:rsid w:val="00D840AD"/>
    <w:rsid w:val="00D91769"/>
    <w:rsid w:val="00DA6E0C"/>
    <w:rsid w:val="00DC44E7"/>
    <w:rsid w:val="00DD3B4B"/>
    <w:rsid w:val="00DE12DF"/>
    <w:rsid w:val="00E02C9A"/>
    <w:rsid w:val="00E54C28"/>
    <w:rsid w:val="00E73966"/>
    <w:rsid w:val="00E8290C"/>
    <w:rsid w:val="00EA1D5D"/>
    <w:rsid w:val="00EB13C4"/>
    <w:rsid w:val="00EB3D0C"/>
    <w:rsid w:val="00EB7CDB"/>
    <w:rsid w:val="00ED1860"/>
    <w:rsid w:val="00EF435E"/>
    <w:rsid w:val="00F052B2"/>
    <w:rsid w:val="00F170AC"/>
    <w:rsid w:val="00F31FFA"/>
    <w:rsid w:val="00F3299F"/>
    <w:rsid w:val="00F758FA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B8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A80BC9"/>
  </w:style>
  <w:style w:type="paragraph" w:styleId="Botntekst">
    <w:name w:val="footer"/>
    <w:basedOn w:val="Normal"/>
    <w:link w:val="Botn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7615\Nordfjordnett\KIN_A%20Innkj&#248;p%20-%20Anbod\23-0453%20-%20Pensjonsr&#229;dgjevar\0%20Forarbeid\Fra%20VLFK\Vedlegg%204%20Mal%20C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04D3FB-7218-4095-9E2B-5FB6E2B0B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5E63D-F4D1-4E37-98F6-69155AC77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2A500-D291-42AD-8F2F-D24620D9781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4 Mal CV</Template>
  <TotalTime>0</TotalTime>
  <Pages>1</Pages>
  <Words>201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2025-12-09T12:46:00Z</dcterms:created>
  <dcterms:modified xsi:type="dcterms:W3CDTF">2026-05-27T12:34:00Z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